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07D11" w14:textId="77777777" w:rsidR="007E7AD3" w:rsidRDefault="007E7AD3" w:rsidP="007E7A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Pr="00BC1240">
        <w:rPr>
          <w:b/>
          <w:noProof/>
          <w:sz w:val="24"/>
        </w:rPr>
        <w:t>xxx</w:t>
      </w:r>
    </w:p>
    <w:p w14:paraId="631ABF6E" w14:textId="77777777" w:rsidR="007E7AD3" w:rsidRDefault="007E7AD3" w:rsidP="007E7A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>
        <w:rPr>
          <w:b/>
          <w:noProof/>
          <w:sz w:val="24"/>
        </w:rPr>
        <w:t>xxx)</w:t>
      </w:r>
    </w:p>
    <w:p w14:paraId="7CA5EDAC" w14:textId="0EA61C18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62E84"/>
    <w:rsid w:val="00687973"/>
    <w:rsid w:val="00695B55"/>
    <w:rsid w:val="006C6F72"/>
    <w:rsid w:val="007C4DCB"/>
    <w:rsid w:val="007E7AD3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CR0034r1</cp:lastModifiedBy>
  <cp:revision>12</cp:revision>
  <dcterms:created xsi:type="dcterms:W3CDTF">2023-05-09T09:25:00Z</dcterms:created>
  <dcterms:modified xsi:type="dcterms:W3CDTF">2024-06-25T09:42:00Z</dcterms:modified>
</cp:coreProperties>
</file>